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4B971" w14:textId="63C8CC3E" w:rsidR="006010D3" w:rsidRDefault="006010D3" w:rsidP="006010D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A3CD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A3CDB">
        <w:rPr>
          <w:rFonts w:ascii="Corbel" w:hAnsi="Corbel"/>
          <w:bCs/>
          <w:i/>
          <w:sz w:val="18"/>
          <w:szCs w:val="18"/>
        </w:rPr>
        <w:t>5</w:t>
      </w:r>
    </w:p>
    <w:p w14:paraId="1C1AD85A" w14:textId="77777777" w:rsidR="006010D3" w:rsidRDefault="006010D3" w:rsidP="006010D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EAC64B" w14:textId="77777777" w:rsidR="006010D3" w:rsidRDefault="006010D3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5C5FDAA" w14:textId="77777777" w:rsidR="004E55C4" w:rsidRPr="00013675" w:rsidRDefault="004E55C4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>SYLABUS</w:t>
      </w:r>
    </w:p>
    <w:p w14:paraId="77A15B77" w14:textId="2A9D4CC8" w:rsidR="004E55C4" w:rsidRPr="00013675" w:rsidRDefault="004E55C4" w:rsidP="004E20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2046">
        <w:rPr>
          <w:rFonts w:ascii="Corbel" w:hAnsi="Corbel"/>
          <w:b/>
          <w:smallCaps/>
          <w:sz w:val="24"/>
          <w:szCs w:val="24"/>
        </w:rPr>
        <w:t>202</w:t>
      </w:r>
      <w:r w:rsidR="00A566D5">
        <w:rPr>
          <w:rFonts w:ascii="Corbel" w:hAnsi="Corbel"/>
          <w:b/>
          <w:smallCaps/>
          <w:sz w:val="24"/>
          <w:szCs w:val="24"/>
        </w:rPr>
        <w:t>6</w:t>
      </w:r>
      <w:r w:rsidR="004E2046">
        <w:rPr>
          <w:rFonts w:ascii="Corbel" w:hAnsi="Corbel"/>
          <w:b/>
          <w:smallCaps/>
          <w:sz w:val="24"/>
          <w:szCs w:val="24"/>
        </w:rPr>
        <w:t>-20</w:t>
      </w:r>
      <w:r w:rsidR="00030545">
        <w:rPr>
          <w:rFonts w:ascii="Corbel" w:hAnsi="Corbel"/>
          <w:b/>
          <w:smallCaps/>
          <w:sz w:val="24"/>
          <w:szCs w:val="24"/>
        </w:rPr>
        <w:t>3</w:t>
      </w:r>
      <w:r w:rsidR="00A566D5">
        <w:rPr>
          <w:rFonts w:ascii="Corbel" w:hAnsi="Corbel"/>
          <w:b/>
          <w:smallCaps/>
          <w:sz w:val="24"/>
          <w:szCs w:val="24"/>
        </w:rPr>
        <w:t>1</w:t>
      </w:r>
    </w:p>
    <w:p w14:paraId="043ED5FA" w14:textId="401994F9" w:rsidR="004E55C4" w:rsidRPr="00013675" w:rsidRDefault="004E55C4" w:rsidP="004E55C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>Rok akademicki   20</w:t>
      </w:r>
      <w:r w:rsidR="00030545">
        <w:rPr>
          <w:rFonts w:ascii="Corbel" w:hAnsi="Corbel"/>
          <w:sz w:val="24"/>
          <w:szCs w:val="24"/>
        </w:rPr>
        <w:t>2</w:t>
      </w:r>
      <w:r w:rsidR="00A566D5">
        <w:rPr>
          <w:rFonts w:ascii="Corbel" w:hAnsi="Corbel"/>
          <w:sz w:val="24"/>
          <w:szCs w:val="24"/>
        </w:rPr>
        <w:t>7</w:t>
      </w:r>
      <w:r w:rsidRPr="00013675">
        <w:rPr>
          <w:rFonts w:ascii="Corbel" w:hAnsi="Corbel"/>
          <w:sz w:val="24"/>
          <w:szCs w:val="24"/>
        </w:rPr>
        <w:t>/202</w:t>
      </w:r>
      <w:r w:rsidR="00A566D5">
        <w:rPr>
          <w:rFonts w:ascii="Corbel" w:hAnsi="Corbel"/>
          <w:sz w:val="24"/>
          <w:szCs w:val="24"/>
        </w:rPr>
        <w:t>8</w:t>
      </w:r>
      <w:r w:rsidRPr="00013675">
        <w:rPr>
          <w:rFonts w:ascii="Corbel" w:hAnsi="Corbel"/>
          <w:sz w:val="24"/>
          <w:szCs w:val="24"/>
        </w:rPr>
        <w:t xml:space="preserve"> oraz 202</w:t>
      </w:r>
      <w:r w:rsidR="00A566D5">
        <w:rPr>
          <w:rFonts w:ascii="Corbel" w:hAnsi="Corbel"/>
          <w:sz w:val="24"/>
          <w:szCs w:val="24"/>
        </w:rPr>
        <w:t>8</w:t>
      </w:r>
      <w:r w:rsidRPr="00013675">
        <w:rPr>
          <w:rFonts w:ascii="Corbel" w:hAnsi="Corbel"/>
          <w:sz w:val="24"/>
          <w:szCs w:val="24"/>
        </w:rPr>
        <w:t>/202</w:t>
      </w:r>
      <w:r w:rsidR="00A566D5">
        <w:rPr>
          <w:rFonts w:ascii="Corbel" w:hAnsi="Corbel"/>
          <w:sz w:val="24"/>
          <w:szCs w:val="24"/>
        </w:rPr>
        <w:t>9</w:t>
      </w:r>
    </w:p>
    <w:p w14:paraId="79A3811A" w14:textId="77777777" w:rsidR="0085747A" w:rsidRPr="000136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CC5DF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3675">
        <w:rPr>
          <w:rFonts w:ascii="Corbel" w:hAnsi="Corbel"/>
          <w:szCs w:val="24"/>
        </w:rPr>
        <w:t xml:space="preserve">1. </w:t>
      </w:r>
      <w:r w:rsidR="0085747A" w:rsidRPr="00013675">
        <w:rPr>
          <w:rFonts w:ascii="Corbel" w:hAnsi="Corbel"/>
          <w:szCs w:val="24"/>
        </w:rPr>
        <w:t xml:space="preserve">Podstawowe </w:t>
      </w:r>
      <w:r w:rsidR="00445970" w:rsidRPr="0001367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55C4" w:rsidRPr="00013675" w14:paraId="1DFCCF7F" w14:textId="77777777" w:rsidTr="00B819C8">
        <w:tc>
          <w:tcPr>
            <w:tcW w:w="2694" w:type="dxa"/>
            <w:vAlign w:val="center"/>
          </w:tcPr>
          <w:p w14:paraId="695FC69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517841" w14:textId="77777777" w:rsidR="004E55C4" w:rsidRPr="00013675" w:rsidRDefault="004E55C4" w:rsidP="004E55C4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trening twórczości osób z niepełnosprawnością intelektualną: </w:t>
            </w:r>
          </w:p>
          <w:p w14:paraId="427F0558" w14:textId="77777777" w:rsidR="004E55C4" w:rsidRPr="00013675" w:rsidRDefault="004E55C4" w:rsidP="00457F8B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4E55C4" w:rsidRPr="00013675" w14:paraId="11A8EB07" w14:textId="77777777" w:rsidTr="00B819C8">
        <w:tc>
          <w:tcPr>
            <w:tcW w:w="2694" w:type="dxa"/>
            <w:vAlign w:val="center"/>
          </w:tcPr>
          <w:p w14:paraId="06B0FC67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CFB6E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55C4" w:rsidRPr="00013675" w14:paraId="139A3F24" w14:textId="77777777" w:rsidTr="00B819C8">
        <w:tc>
          <w:tcPr>
            <w:tcW w:w="2694" w:type="dxa"/>
            <w:vAlign w:val="center"/>
          </w:tcPr>
          <w:p w14:paraId="184D31FA" w14:textId="77777777" w:rsidR="004E55C4" w:rsidRPr="00013675" w:rsidRDefault="004E55C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48313C4" w14:textId="7FDEB2B0" w:rsidR="004E55C4" w:rsidRPr="00013675" w:rsidRDefault="0003054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55C4" w:rsidRPr="00013675" w14:paraId="66FF77F6" w14:textId="77777777" w:rsidTr="00B819C8">
        <w:tc>
          <w:tcPr>
            <w:tcW w:w="2694" w:type="dxa"/>
            <w:vAlign w:val="center"/>
          </w:tcPr>
          <w:p w14:paraId="1F75020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A7D22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4E55C4" w:rsidRPr="00013675" w14:paraId="4043997F" w14:textId="77777777" w:rsidTr="00B819C8">
        <w:tc>
          <w:tcPr>
            <w:tcW w:w="2694" w:type="dxa"/>
            <w:vAlign w:val="center"/>
          </w:tcPr>
          <w:p w14:paraId="71AA06CF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D4295D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55C4" w:rsidRPr="00013675" w14:paraId="43BC4B9F" w14:textId="77777777" w:rsidTr="00B819C8">
        <w:tc>
          <w:tcPr>
            <w:tcW w:w="2694" w:type="dxa"/>
            <w:vAlign w:val="center"/>
          </w:tcPr>
          <w:p w14:paraId="7C64664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B42355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55C4" w:rsidRPr="00013675" w14:paraId="17E1BA85" w14:textId="77777777" w:rsidTr="00B819C8">
        <w:tc>
          <w:tcPr>
            <w:tcW w:w="2694" w:type="dxa"/>
            <w:vAlign w:val="center"/>
          </w:tcPr>
          <w:p w14:paraId="29ADE12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A2D568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55C4" w:rsidRPr="00013675" w14:paraId="52AF1AE4" w14:textId="77777777" w:rsidTr="00B819C8">
        <w:tc>
          <w:tcPr>
            <w:tcW w:w="2694" w:type="dxa"/>
            <w:vAlign w:val="center"/>
          </w:tcPr>
          <w:p w14:paraId="49BD3B9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A3B6F7" w14:textId="5CA48EE1" w:rsidR="004E55C4" w:rsidRPr="00013675" w:rsidRDefault="0003054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E55C4" w:rsidRPr="000136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55C4" w:rsidRPr="00013675" w14:paraId="2A59941A" w14:textId="77777777" w:rsidTr="00B819C8">
        <w:tc>
          <w:tcPr>
            <w:tcW w:w="2694" w:type="dxa"/>
            <w:vAlign w:val="center"/>
          </w:tcPr>
          <w:p w14:paraId="22A76BBB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BDCA2AE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II rok, 4 s</w:t>
            </w:r>
            <w:r w:rsidR="000A071B" w:rsidRPr="00013675">
              <w:rPr>
                <w:rFonts w:ascii="Corbel" w:hAnsi="Corbel"/>
                <w:b w:val="0"/>
                <w:sz w:val="24"/>
                <w:szCs w:val="24"/>
              </w:rPr>
              <w:t>emestr; III rok, 5 semestr</w:t>
            </w: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55C4" w:rsidRPr="00013675" w14:paraId="36723CF9" w14:textId="77777777" w:rsidTr="00B819C8">
        <w:tc>
          <w:tcPr>
            <w:tcW w:w="2694" w:type="dxa"/>
            <w:vAlign w:val="center"/>
          </w:tcPr>
          <w:p w14:paraId="4993675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F0296E" w14:textId="1BEB26A4" w:rsidR="004E55C4" w:rsidRPr="00013675" w:rsidRDefault="00A566D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4E55C4" w:rsidRPr="00013675" w14:paraId="16F49F7D" w14:textId="77777777" w:rsidTr="00B819C8">
        <w:tc>
          <w:tcPr>
            <w:tcW w:w="2694" w:type="dxa"/>
            <w:vAlign w:val="center"/>
          </w:tcPr>
          <w:p w14:paraId="5799F865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DB0FA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E55C4" w:rsidRPr="00013675" w14:paraId="269C1ABF" w14:textId="77777777" w:rsidTr="00B819C8">
        <w:tc>
          <w:tcPr>
            <w:tcW w:w="2694" w:type="dxa"/>
            <w:vAlign w:val="center"/>
          </w:tcPr>
          <w:p w14:paraId="419730C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68513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814D8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013675" w14:paraId="6C43EC8F" w14:textId="77777777" w:rsidTr="00B819C8">
        <w:tc>
          <w:tcPr>
            <w:tcW w:w="2694" w:type="dxa"/>
            <w:vAlign w:val="center"/>
          </w:tcPr>
          <w:p w14:paraId="4DBAD9FE" w14:textId="77777777" w:rsidR="0085747A" w:rsidRPr="000136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9BF7D" w14:textId="77777777" w:rsidR="0085747A" w:rsidRPr="00013675" w:rsidRDefault="005814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55C4" w:rsidRPr="00013675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  <w:r w:rsidR="0090057E">
              <w:rPr>
                <w:rFonts w:ascii="Corbel" w:hAnsi="Corbel"/>
                <w:b w:val="0"/>
                <w:sz w:val="24"/>
                <w:szCs w:val="24"/>
              </w:rPr>
              <w:t>, dr Janusz Boczar</w:t>
            </w:r>
          </w:p>
        </w:tc>
      </w:tr>
    </w:tbl>
    <w:p w14:paraId="04D7151A" w14:textId="77777777" w:rsidR="0085747A" w:rsidRPr="00013675" w:rsidRDefault="0085747A" w:rsidP="004E55C4">
      <w:pPr>
        <w:pStyle w:val="Podpunkty"/>
        <w:ind w:left="0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* </w:t>
      </w:r>
      <w:r w:rsidRPr="00013675">
        <w:rPr>
          <w:rFonts w:ascii="Corbel" w:hAnsi="Corbel"/>
          <w:i/>
          <w:sz w:val="24"/>
          <w:szCs w:val="24"/>
        </w:rPr>
        <w:t>-</w:t>
      </w:r>
      <w:r w:rsidR="00B90885" w:rsidRPr="0001367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3675">
        <w:rPr>
          <w:rFonts w:ascii="Corbel" w:hAnsi="Corbel"/>
          <w:b w:val="0"/>
          <w:sz w:val="24"/>
          <w:szCs w:val="24"/>
        </w:rPr>
        <w:t>e,</w:t>
      </w:r>
      <w:r w:rsidRPr="00013675">
        <w:rPr>
          <w:rFonts w:ascii="Corbel" w:hAnsi="Corbel"/>
          <w:i/>
          <w:sz w:val="24"/>
          <w:szCs w:val="24"/>
        </w:rPr>
        <w:t xml:space="preserve"> </w:t>
      </w:r>
      <w:r w:rsidRPr="0001367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3675">
        <w:rPr>
          <w:rFonts w:ascii="Corbel" w:hAnsi="Corbel"/>
          <w:b w:val="0"/>
          <w:i/>
          <w:sz w:val="24"/>
          <w:szCs w:val="24"/>
        </w:rPr>
        <w:t>w Jednostce</w:t>
      </w:r>
    </w:p>
    <w:p w14:paraId="4A513054" w14:textId="77777777" w:rsidR="00923D7D" w:rsidRPr="000136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B7F4F6" w14:textId="77777777" w:rsidR="004E55C4" w:rsidRPr="00013675" w:rsidRDefault="004E55C4" w:rsidP="008E37F9">
      <w:pPr>
        <w:pStyle w:val="Podpunkty"/>
        <w:ind w:left="284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E55C4" w:rsidRPr="00013675" w14:paraId="566FAA15" w14:textId="77777777" w:rsidTr="00C442B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2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Semestr</w:t>
            </w:r>
          </w:p>
          <w:p w14:paraId="665FA341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D23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Wykł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707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5CAD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Konw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0B5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3F82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Sem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2077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E95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Prakt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3A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C3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36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E55C4" w:rsidRPr="00013675" w14:paraId="7E1E65E7" w14:textId="77777777" w:rsidTr="00C442B4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90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1A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DC3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2B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936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B9C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6DAB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057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D051" w14:textId="79FB70D1" w:rsidR="004E55C4" w:rsidRPr="00013675" w:rsidRDefault="00030545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D99B5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E55C4" w:rsidRPr="00013675" w14:paraId="10CEFE86" w14:textId="77777777" w:rsidTr="00C442B4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51D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FA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866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931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679E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08CA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18E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48F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BB3" w14:textId="1AB48848" w:rsidR="004E55C4" w:rsidRPr="00013675" w:rsidRDefault="00030545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176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070610" w14:textId="77777777" w:rsidR="004E55C4" w:rsidRPr="00013675" w:rsidRDefault="004E55C4" w:rsidP="004E55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80742B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1.2.</w:t>
      </w:r>
      <w:r w:rsidRPr="0001367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2F5863D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eastAsia="MS Gothic" w:hAnsi="Corbel"/>
          <w:b w:val="0"/>
          <w:szCs w:val="24"/>
        </w:rPr>
        <w:sym w:font="Wingdings" w:char="F078"/>
      </w:r>
      <w:r w:rsidRPr="00013675">
        <w:rPr>
          <w:rFonts w:ascii="Corbel" w:eastAsia="MS Gothic" w:hAnsi="Corbel"/>
          <w:b w:val="0"/>
          <w:szCs w:val="24"/>
        </w:rPr>
        <w:t xml:space="preserve"> </w:t>
      </w:r>
      <w:r w:rsidRPr="00013675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302BAC3A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MS Gothic" w:eastAsia="MS Gothic" w:hAnsi="MS Gothic" w:cs="MS Gothic" w:hint="eastAsia"/>
          <w:b w:val="0"/>
          <w:szCs w:val="24"/>
        </w:rPr>
        <w:t>☐</w:t>
      </w:r>
      <w:r w:rsidRPr="000136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7AED49" w14:textId="77777777" w:rsidR="004E55C4" w:rsidRPr="00013675" w:rsidRDefault="004E55C4" w:rsidP="004E55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EDD68D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1.3 </w:t>
      </w:r>
      <w:r w:rsidRPr="00013675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34C8836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13675">
        <w:rPr>
          <w:rFonts w:ascii="Corbel" w:hAnsi="Corbel"/>
          <w:smallCaps w:val="0"/>
          <w:szCs w:val="24"/>
        </w:rPr>
        <w:tab/>
      </w:r>
      <w:r w:rsidRPr="00013675">
        <w:rPr>
          <w:rFonts w:ascii="Corbel" w:hAnsi="Corbel"/>
          <w:b w:val="0"/>
          <w:smallCaps w:val="0"/>
          <w:szCs w:val="24"/>
        </w:rPr>
        <w:t>zaliczenie z oceną</w:t>
      </w:r>
      <w:r w:rsidRPr="00013675">
        <w:rPr>
          <w:rFonts w:ascii="Corbel" w:hAnsi="Corbel"/>
          <w:b w:val="0"/>
          <w:szCs w:val="24"/>
        </w:rPr>
        <w:t xml:space="preserve"> </w:t>
      </w:r>
    </w:p>
    <w:p w14:paraId="1A1240CF" w14:textId="77777777" w:rsidR="009C54AE" w:rsidRPr="0001367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4CF9B9" w14:textId="77777777" w:rsidR="00E960BB" w:rsidRPr="000136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28C8502D" w14:textId="77777777" w:rsidTr="00745302">
        <w:tc>
          <w:tcPr>
            <w:tcW w:w="9670" w:type="dxa"/>
          </w:tcPr>
          <w:p w14:paraId="291514B6" w14:textId="77777777" w:rsidR="0085747A" w:rsidRPr="00013675" w:rsidRDefault="00D42282" w:rsidP="0020518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>określenie osoby z niepełnosprawnością intelektualną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oraz specyfikę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27B8A1D2" w14:textId="77777777" w:rsidR="00153C41" w:rsidRPr="000136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24B619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lastRenderedPageBreak/>
        <w:t>3.</w:t>
      </w:r>
      <w:r w:rsidR="0085747A" w:rsidRPr="00013675">
        <w:rPr>
          <w:rFonts w:ascii="Corbel" w:hAnsi="Corbel"/>
          <w:szCs w:val="24"/>
        </w:rPr>
        <w:t xml:space="preserve"> </w:t>
      </w:r>
      <w:r w:rsidR="00A84C85" w:rsidRPr="00013675">
        <w:rPr>
          <w:rFonts w:ascii="Corbel" w:hAnsi="Corbel"/>
          <w:szCs w:val="24"/>
        </w:rPr>
        <w:t>cele, efekty uczenia się</w:t>
      </w:r>
      <w:r w:rsidR="0085747A" w:rsidRPr="00013675">
        <w:rPr>
          <w:rFonts w:ascii="Corbel" w:hAnsi="Corbel"/>
          <w:szCs w:val="24"/>
        </w:rPr>
        <w:t xml:space="preserve"> , treści Programowe i stosowane metody Dydaktyczne</w:t>
      </w:r>
    </w:p>
    <w:p w14:paraId="286AE1DB" w14:textId="77777777" w:rsidR="0085747A" w:rsidRPr="000136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3.1 </w:t>
      </w:r>
      <w:r w:rsidR="00C05F44" w:rsidRPr="00013675">
        <w:rPr>
          <w:rFonts w:ascii="Corbel" w:hAnsi="Corbel"/>
          <w:sz w:val="24"/>
          <w:szCs w:val="24"/>
        </w:rPr>
        <w:t>Cele przedmiotu</w:t>
      </w:r>
    </w:p>
    <w:p w14:paraId="2767634E" w14:textId="77777777" w:rsidR="00F83B28" w:rsidRPr="0001367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13675" w14:paraId="588EA7CE" w14:textId="77777777" w:rsidTr="00923D7D">
        <w:tc>
          <w:tcPr>
            <w:tcW w:w="851" w:type="dxa"/>
            <w:vAlign w:val="center"/>
          </w:tcPr>
          <w:p w14:paraId="44596B85" w14:textId="77777777" w:rsidR="0085747A" w:rsidRPr="00013675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57EB265" w14:textId="77777777" w:rsidR="0085747A" w:rsidRPr="00013675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013675" w14:paraId="5D3A0FDA" w14:textId="77777777" w:rsidTr="00923D7D">
        <w:tc>
          <w:tcPr>
            <w:tcW w:w="851" w:type="dxa"/>
            <w:vAlign w:val="center"/>
          </w:tcPr>
          <w:p w14:paraId="73C85EE0" w14:textId="77777777" w:rsidR="008E5A94" w:rsidRPr="00013675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68ECBDCB" w14:textId="77777777" w:rsidR="008E5A94" w:rsidRPr="00013675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013675" w14:paraId="50B12E8F" w14:textId="77777777" w:rsidTr="00923D7D">
        <w:tc>
          <w:tcPr>
            <w:tcW w:w="851" w:type="dxa"/>
            <w:vAlign w:val="center"/>
          </w:tcPr>
          <w:p w14:paraId="177F08BF" w14:textId="77777777" w:rsidR="008E5A94" w:rsidRPr="00013675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7F4619" w14:textId="77777777" w:rsidR="008E5A94" w:rsidRPr="00013675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013675" w14:paraId="4C407979" w14:textId="77777777" w:rsidTr="00923D7D">
        <w:tc>
          <w:tcPr>
            <w:tcW w:w="851" w:type="dxa"/>
            <w:vAlign w:val="center"/>
          </w:tcPr>
          <w:p w14:paraId="3853F8FE" w14:textId="77777777" w:rsidR="008E5A94" w:rsidRPr="00013675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840856" w14:textId="77777777" w:rsidR="008E5A94" w:rsidRPr="00013675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013675" w14:paraId="61398700" w14:textId="77777777" w:rsidTr="00923D7D">
        <w:tc>
          <w:tcPr>
            <w:tcW w:w="851" w:type="dxa"/>
            <w:vAlign w:val="center"/>
          </w:tcPr>
          <w:p w14:paraId="6080F391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0CEEFF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013675" w14:paraId="53005D67" w14:textId="77777777" w:rsidTr="00923D7D">
        <w:tc>
          <w:tcPr>
            <w:tcW w:w="851" w:type="dxa"/>
            <w:vAlign w:val="center"/>
          </w:tcPr>
          <w:p w14:paraId="76FCE71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F3A19E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00C11E2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16E04B" w14:textId="77777777" w:rsidR="001D7B54" w:rsidRDefault="009F4610" w:rsidP="008E37F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3.2 </w:t>
      </w:r>
      <w:r w:rsidR="001D7B54" w:rsidRPr="00013675">
        <w:rPr>
          <w:rFonts w:ascii="Corbel" w:hAnsi="Corbel"/>
          <w:b/>
          <w:sz w:val="24"/>
          <w:szCs w:val="24"/>
        </w:rPr>
        <w:t xml:space="preserve">Efekty </w:t>
      </w:r>
      <w:r w:rsidR="00C05F44" w:rsidRPr="000136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3675">
        <w:rPr>
          <w:rFonts w:ascii="Corbel" w:hAnsi="Corbel"/>
          <w:b/>
          <w:sz w:val="24"/>
          <w:szCs w:val="24"/>
        </w:rPr>
        <w:t>dla przedmiotu</w:t>
      </w:r>
      <w:r w:rsidR="00445970" w:rsidRPr="00013675">
        <w:rPr>
          <w:rFonts w:ascii="Corbel" w:hAnsi="Corbel"/>
          <w:sz w:val="24"/>
          <w:szCs w:val="24"/>
        </w:rPr>
        <w:t xml:space="preserve"> </w:t>
      </w:r>
    </w:p>
    <w:p w14:paraId="4B247FAA" w14:textId="77777777" w:rsidR="00A566D5" w:rsidRPr="00013675" w:rsidRDefault="00A566D5" w:rsidP="008E37F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566D5" w:rsidRPr="00EB1F4A" w14:paraId="1025328B" w14:textId="77777777" w:rsidTr="005E4EEE">
        <w:tc>
          <w:tcPr>
            <w:tcW w:w="1681" w:type="dxa"/>
            <w:vAlign w:val="center"/>
          </w:tcPr>
          <w:p w14:paraId="18F21CBA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846315"/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B44D2C1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A55FF05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66D5" w:rsidRPr="00EB1F4A" w14:paraId="5EB65D2D" w14:textId="77777777" w:rsidTr="005E4EEE">
        <w:tc>
          <w:tcPr>
            <w:tcW w:w="1681" w:type="dxa"/>
          </w:tcPr>
          <w:p w14:paraId="7E10BC29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30F5D8A" w14:textId="77777777" w:rsidR="00A566D5" w:rsidRPr="00B76B45" w:rsidRDefault="00A566D5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F845FA8" w14:textId="77777777" w:rsidR="00A566D5" w:rsidRPr="00B76B45" w:rsidRDefault="00A566D5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745698C7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393007F3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2ADC049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A566D5" w:rsidRPr="00EB1F4A" w14:paraId="76DEF45F" w14:textId="77777777" w:rsidTr="005E4EEE">
        <w:tc>
          <w:tcPr>
            <w:tcW w:w="1681" w:type="dxa"/>
          </w:tcPr>
          <w:p w14:paraId="15216B15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E15C60B" w14:textId="77777777" w:rsidR="00A566D5" w:rsidRPr="00B76B45" w:rsidRDefault="00A566D5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645B5D6D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201BF8BD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6C2231D7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A566D5" w:rsidRPr="00EB1F4A" w14:paraId="7C11F9EE" w14:textId="77777777" w:rsidTr="005E4EEE">
        <w:tc>
          <w:tcPr>
            <w:tcW w:w="1681" w:type="dxa"/>
          </w:tcPr>
          <w:p w14:paraId="6251D6AC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8A56F8E" w14:textId="77777777" w:rsidR="00A566D5" w:rsidRPr="00B76B45" w:rsidRDefault="00A566D5" w:rsidP="005E4EE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7DB58A13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387F05E5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A566D5" w:rsidRPr="00EB1F4A" w14:paraId="3CF8211E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433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25E" w14:textId="77777777" w:rsidR="00A566D5" w:rsidRPr="00B76B45" w:rsidRDefault="00A566D5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DB261D3" w14:textId="77777777" w:rsidR="00A566D5" w:rsidRPr="00B76B45" w:rsidRDefault="00A566D5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8EAF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5FF1776F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D7FCF71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B45EE07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04C9636E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A566D5" w:rsidRPr="00EB1F4A" w14:paraId="3FFC1F1B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518B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C93" w14:textId="77777777" w:rsidR="00A566D5" w:rsidRPr="00B76B45" w:rsidRDefault="00A566D5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3D64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6DC704EF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07153C57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54B87E4A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44D1CEEC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A566D5" w:rsidRPr="00EB1F4A" w14:paraId="2E4CF12D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3D0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6B4" w14:textId="77777777" w:rsidR="00A566D5" w:rsidRPr="00B76B45" w:rsidRDefault="00A566D5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A6EC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19766535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6E1561F1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55B4386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593A57F3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66D5" w:rsidRPr="00EB1F4A" w14:paraId="65DA8755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1467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9114" w14:textId="77777777" w:rsidR="00A566D5" w:rsidRPr="00B76B45" w:rsidRDefault="00A566D5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48E880E" w14:textId="77777777" w:rsidR="00A566D5" w:rsidRPr="00B76B45" w:rsidRDefault="00A566D5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81E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1B09883C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57BC1766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A566D5" w:rsidRPr="00EB1F4A" w14:paraId="540623D7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BB92" w14:textId="77777777" w:rsidR="00A566D5" w:rsidRPr="00EB1F4A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4E6" w14:textId="77777777" w:rsidR="00A566D5" w:rsidRPr="00B76B4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251B12A0" w14:textId="77777777" w:rsidR="00A566D5" w:rsidRPr="00B76B4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3A27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76119C38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CA2F713" w14:textId="77777777" w:rsidR="00A566D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32ED4894" w14:textId="77777777" w:rsidR="00A566D5" w:rsidRPr="00EB1F4A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bookmarkEnd w:id="0"/>
    </w:tbl>
    <w:p w14:paraId="4BE0F4CE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1C65F8" w14:textId="77777777" w:rsidR="008E37F9" w:rsidRPr="00013675" w:rsidRDefault="008E37F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809A7C" w14:textId="77777777" w:rsidR="0085747A" w:rsidRPr="000136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>3.3</w:t>
      </w:r>
      <w:r w:rsidR="001D7B54" w:rsidRPr="00013675">
        <w:rPr>
          <w:rFonts w:ascii="Corbel" w:hAnsi="Corbel"/>
          <w:b/>
          <w:sz w:val="24"/>
          <w:szCs w:val="24"/>
        </w:rPr>
        <w:t xml:space="preserve"> </w:t>
      </w:r>
      <w:r w:rsidR="0085747A" w:rsidRPr="00013675">
        <w:rPr>
          <w:rFonts w:ascii="Corbel" w:hAnsi="Corbel"/>
          <w:b/>
          <w:sz w:val="24"/>
          <w:szCs w:val="24"/>
        </w:rPr>
        <w:t>T</w:t>
      </w:r>
      <w:r w:rsidR="001D7B54" w:rsidRPr="0001367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3675">
        <w:rPr>
          <w:rFonts w:ascii="Corbel" w:hAnsi="Corbel"/>
          <w:sz w:val="24"/>
          <w:szCs w:val="24"/>
        </w:rPr>
        <w:t xml:space="preserve">  </w:t>
      </w:r>
    </w:p>
    <w:p w14:paraId="5CB35426" w14:textId="77777777" w:rsidR="0085747A" w:rsidRPr="00013675" w:rsidRDefault="0085747A" w:rsidP="004E55C4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Problematyka </w:t>
      </w:r>
      <w:r w:rsidR="00FB37CF" w:rsidRPr="00013675">
        <w:rPr>
          <w:rFonts w:ascii="Corbel" w:hAnsi="Corbel"/>
          <w:sz w:val="24"/>
          <w:szCs w:val="24"/>
        </w:rPr>
        <w:t>zajęć warsztatowych</w:t>
      </w:r>
      <w:r w:rsidRPr="0001367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0ACDE4B2" w14:textId="77777777" w:rsidTr="00923D7D">
        <w:tc>
          <w:tcPr>
            <w:tcW w:w="9639" w:type="dxa"/>
          </w:tcPr>
          <w:p w14:paraId="66B00C1F" w14:textId="77777777" w:rsidR="0085747A" w:rsidRPr="000136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6D60" w:rsidRPr="00013675" w14:paraId="69D2B84A" w14:textId="77777777" w:rsidTr="00923D7D">
        <w:tc>
          <w:tcPr>
            <w:tcW w:w="9639" w:type="dxa"/>
          </w:tcPr>
          <w:p w14:paraId="17CB3591" w14:textId="77777777" w:rsidR="00B96D60" w:rsidRPr="00013675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Thymiczne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phroniczne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walory muzyki – oddziaływania muzyczne.</w:t>
            </w:r>
          </w:p>
        </w:tc>
      </w:tr>
      <w:tr w:rsidR="00B96D60" w:rsidRPr="00013675" w14:paraId="76375427" w14:textId="77777777" w:rsidTr="00923D7D">
        <w:tc>
          <w:tcPr>
            <w:tcW w:w="9639" w:type="dxa"/>
          </w:tcPr>
          <w:p w14:paraId="53F4ED10" w14:textId="77777777" w:rsidR="00B96D60" w:rsidRPr="00013675" w:rsidRDefault="00B96D60" w:rsidP="00D422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 receptywna i aktywna.</w:t>
            </w:r>
          </w:p>
        </w:tc>
      </w:tr>
      <w:tr w:rsidR="00B96D60" w:rsidRPr="00013675" w14:paraId="12D4A1B5" w14:textId="77777777" w:rsidTr="00923D7D">
        <w:tc>
          <w:tcPr>
            <w:tcW w:w="9639" w:type="dxa"/>
          </w:tcPr>
          <w:p w14:paraId="43A45819" w14:textId="49E08B93" w:rsidR="00B96D60" w:rsidRPr="00013675" w:rsidRDefault="00B96D60" w:rsidP="00D224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Metody i techniki muzykoterapii w pracy z</w:t>
            </w:r>
            <w:r w:rsidR="00D22447" w:rsidRPr="00013675">
              <w:rPr>
                <w:rFonts w:ascii="Corbel" w:hAnsi="Corbel"/>
                <w:sz w:val="24"/>
                <w:szCs w:val="24"/>
              </w:rPr>
              <w:t xml:space="preserve"> osobami z niepełnosprawnością intelektualną</w:t>
            </w:r>
            <w:r w:rsidRPr="00013675">
              <w:rPr>
                <w:rFonts w:ascii="Corbel" w:hAnsi="Corbel"/>
                <w:sz w:val="24"/>
                <w:szCs w:val="24"/>
              </w:rPr>
              <w:t>.</w:t>
            </w:r>
            <w:r w:rsidR="00CA3CDB">
              <w:rPr>
                <w:rFonts w:ascii="Corbel" w:hAnsi="Corbel"/>
                <w:sz w:val="24"/>
                <w:szCs w:val="24"/>
              </w:rPr>
              <w:t xml:space="preserve"> Wykorzystanie muzykoterapii w organizacji </w:t>
            </w:r>
            <w:r w:rsidR="00CA3CDB" w:rsidRPr="00B76B45">
              <w:rPr>
                <w:rFonts w:ascii="Corbel" w:hAnsi="Corbel"/>
                <w:szCs w:val="24"/>
              </w:rPr>
              <w:t>kształcenia uczniów z niepełnosprawnością intelektualną w stopniu lekkim na II i III etapie edukacyjnym</w:t>
            </w:r>
            <w:r w:rsidR="00CA3CDB"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B96D60" w:rsidRPr="00013675" w14:paraId="476939AE" w14:textId="77777777" w:rsidTr="00923D7D">
        <w:tc>
          <w:tcPr>
            <w:tcW w:w="9639" w:type="dxa"/>
          </w:tcPr>
          <w:p w14:paraId="024C6271" w14:textId="77777777" w:rsidR="00B96D60" w:rsidRPr="00013675" w:rsidRDefault="00B96D60" w:rsidP="00D224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Sposoby wykorzystania prostych instrumen</w:t>
            </w:r>
            <w:r w:rsidR="00D42282" w:rsidRPr="00013675">
              <w:rPr>
                <w:rFonts w:ascii="Corbel" w:hAnsi="Corbel"/>
                <w:sz w:val="24"/>
                <w:szCs w:val="24"/>
              </w:rPr>
              <w:t>tów</w:t>
            </w:r>
            <w:r w:rsidRPr="00013675">
              <w:rPr>
                <w:rFonts w:ascii="Corbel" w:hAnsi="Corbel"/>
                <w:sz w:val="24"/>
                <w:szCs w:val="24"/>
              </w:rPr>
              <w:t xml:space="preserve"> perkusyjnych o określonej i nieokreślonej wysokości dźwięku w muzykoterapii aktywnej.</w:t>
            </w:r>
          </w:p>
        </w:tc>
      </w:tr>
      <w:tr w:rsidR="00B96D60" w:rsidRPr="00013675" w14:paraId="066A1D08" w14:textId="77777777" w:rsidTr="00923D7D">
        <w:tc>
          <w:tcPr>
            <w:tcW w:w="9639" w:type="dxa"/>
          </w:tcPr>
          <w:p w14:paraId="2AD69DA2" w14:textId="788BC4BA" w:rsidR="00B96D60" w:rsidRPr="00013675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Piosenka w terapii dziecka.</w:t>
            </w:r>
            <w:r w:rsidR="00CA3CDB">
              <w:rPr>
                <w:rFonts w:ascii="Corbel" w:hAnsi="Corbel"/>
                <w:sz w:val="24"/>
                <w:szCs w:val="24"/>
              </w:rPr>
              <w:t xml:space="preserve"> </w:t>
            </w:r>
            <w:r w:rsidR="00CA3CDB">
              <w:rPr>
                <w:rFonts w:ascii="Corbel" w:hAnsi="Corbel"/>
                <w:szCs w:val="24"/>
              </w:rPr>
              <w:t>S</w:t>
            </w:r>
            <w:r w:rsidR="00CA3CDB" w:rsidRPr="00B76B45">
              <w:rPr>
                <w:rFonts w:ascii="Corbel" w:hAnsi="Corbel"/>
                <w:szCs w:val="24"/>
              </w:rPr>
              <w:t>pecjalistyczne rozwiązania, ze szczególnym uwzględnieniem nauki czytania i pisania</w:t>
            </w:r>
            <w:r w:rsidR="00CA3CDB">
              <w:rPr>
                <w:rFonts w:ascii="Corbel" w:hAnsi="Corbel"/>
                <w:szCs w:val="24"/>
              </w:rPr>
              <w:t xml:space="preserve"> w muzykoterapii. </w:t>
            </w:r>
          </w:p>
        </w:tc>
      </w:tr>
      <w:tr w:rsidR="00B96D60" w:rsidRPr="00013675" w14:paraId="038A0E54" w14:textId="77777777" w:rsidTr="00923D7D">
        <w:tc>
          <w:tcPr>
            <w:tcW w:w="9639" w:type="dxa"/>
          </w:tcPr>
          <w:p w14:paraId="2FE872D4" w14:textId="77777777" w:rsidR="00B96D60" w:rsidRPr="00013675" w:rsidRDefault="00B96D60" w:rsidP="008E5A9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Organizacja i przebieg przykładow</w:t>
            </w:r>
            <w:r w:rsidR="008E5A94" w:rsidRPr="00013675">
              <w:rPr>
                <w:rFonts w:ascii="Corbel" w:hAnsi="Corbel"/>
                <w:sz w:val="24"/>
                <w:szCs w:val="24"/>
              </w:rPr>
              <w:t>ych zajęć muzykoterapii, zadania terapeuty i jego czynności w toku zajęć muzykoterapeutycznych.</w:t>
            </w:r>
          </w:p>
        </w:tc>
      </w:tr>
      <w:tr w:rsidR="00B96D60" w:rsidRPr="00013675" w14:paraId="5A3861D7" w14:textId="77777777" w:rsidTr="00923D7D">
        <w:tc>
          <w:tcPr>
            <w:tcW w:w="9639" w:type="dxa"/>
          </w:tcPr>
          <w:p w14:paraId="625461CA" w14:textId="77777777" w:rsidR="00B96D60" w:rsidRPr="00013675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Mobilna Rekreacja Muzyczna wg Macieja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Kieryła</w:t>
            </w:r>
            <w:proofErr w:type="spellEnd"/>
          </w:p>
        </w:tc>
      </w:tr>
      <w:tr w:rsidR="008E5A94" w:rsidRPr="00013675" w14:paraId="0253106E" w14:textId="77777777" w:rsidTr="00923D7D">
        <w:tc>
          <w:tcPr>
            <w:tcW w:w="9639" w:type="dxa"/>
          </w:tcPr>
          <w:p w14:paraId="400E5EAE" w14:textId="77777777" w:rsidR="008E5A94" w:rsidRPr="00013675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7AA0FEC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31A0E9" w14:textId="77777777" w:rsidR="0085747A" w:rsidRPr="000136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3.4 Metody dydaktyczne</w:t>
      </w:r>
      <w:r w:rsidRPr="00013675">
        <w:rPr>
          <w:rFonts w:ascii="Corbel" w:hAnsi="Corbel"/>
          <w:b w:val="0"/>
          <w:smallCaps w:val="0"/>
          <w:szCs w:val="24"/>
        </w:rPr>
        <w:t xml:space="preserve"> </w:t>
      </w:r>
    </w:p>
    <w:p w14:paraId="24F6E2C3" w14:textId="77777777" w:rsidR="00E960BB" w:rsidRPr="00013675" w:rsidRDefault="004E55C4" w:rsidP="004E55C4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praca w grupie, dyskusja, praca projektowa</w:t>
      </w:r>
      <w:r w:rsidR="00C44462" w:rsidRPr="00013675">
        <w:rPr>
          <w:rFonts w:ascii="Corbel" w:hAnsi="Corbel"/>
          <w:b w:val="0"/>
          <w:smallCaps w:val="0"/>
          <w:szCs w:val="24"/>
        </w:rPr>
        <w:t xml:space="preserve">, </w:t>
      </w:r>
    </w:p>
    <w:p w14:paraId="2E661DB2" w14:textId="77777777" w:rsidR="0085747A" w:rsidRPr="000136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 </w:t>
      </w:r>
      <w:r w:rsidR="0085747A" w:rsidRPr="00013675">
        <w:rPr>
          <w:rFonts w:ascii="Corbel" w:hAnsi="Corbel"/>
          <w:smallCaps w:val="0"/>
          <w:szCs w:val="24"/>
        </w:rPr>
        <w:t>METODY I KRYTERIA OCENY</w:t>
      </w:r>
      <w:r w:rsidR="009F4610" w:rsidRPr="00013675">
        <w:rPr>
          <w:rFonts w:ascii="Corbel" w:hAnsi="Corbel"/>
          <w:smallCaps w:val="0"/>
          <w:szCs w:val="24"/>
        </w:rPr>
        <w:t xml:space="preserve"> </w:t>
      </w:r>
    </w:p>
    <w:p w14:paraId="1E8DFAC0" w14:textId="77777777" w:rsidR="00923D7D" w:rsidRPr="000136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D95D5C" w14:textId="77777777" w:rsidR="0085747A" w:rsidRPr="000136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3675">
        <w:rPr>
          <w:rFonts w:ascii="Corbel" w:hAnsi="Corbel"/>
          <w:smallCaps w:val="0"/>
          <w:szCs w:val="24"/>
        </w:rPr>
        <w:t>uczenia się</w:t>
      </w:r>
    </w:p>
    <w:p w14:paraId="78DF627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41D029" w14:textId="77777777" w:rsidR="00A566D5" w:rsidRPr="00013675" w:rsidRDefault="00A566D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013675" w14:paraId="2F6F6DCC" w14:textId="77777777" w:rsidTr="00A566D5">
        <w:tc>
          <w:tcPr>
            <w:tcW w:w="1966" w:type="dxa"/>
            <w:vAlign w:val="center"/>
          </w:tcPr>
          <w:p w14:paraId="2CD088F4" w14:textId="77777777" w:rsidR="0085747A" w:rsidRPr="0001367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5722D4E0" w14:textId="77777777" w:rsidR="0085747A" w:rsidRPr="0001367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E4D8637" w14:textId="77777777" w:rsidR="0085747A" w:rsidRPr="0001367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F22DAF3" w14:textId="77777777" w:rsidR="004E55C4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</w:p>
          <w:p w14:paraId="67367690" w14:textId="77777777" w:rsidR="0085747A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</w:tc>
      </w:tr>
      <w:tr w:rsidR="00345C09" w:rsidRPr="00013675" w14:paraId="024EE839" w14:textId="77777777" w:rsidTr="00A566D5">
        <w:tc>
          <w:tcPr>
            <w:tcW w:w="1966" w:type="dxa"/>
          </w:tcPr>
          <w:p w14:paraId="60D3EBC5" w14:textId="77777777" w:rsidR="00345C09" w:rsidRPr="00013675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1367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9" w:type="dxa"/>
          </w:tcPr>
          <w:p w14:paraId="3D08DB67" w14:textId="77777777" w:rsidR="00345C09" w:rsidRPr="00013675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05" w:type="dxa"/>
          </w:tcPr>
          <w:p w14:paraId="17D5DB68" w14:textId="77777777" w:rsidR="00345C09" w:rsidRPr="00013675" w:rsidRDefault="004E55C4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1C3B147A" w14:textId="77777777" w:rsidTr="00A566D5">
        <w:tc>
          <w:tcPr>
            <w:tcW w:w="1966" w:type="dxa"/>
          </w:tcPr>
          <w:p w14:paraId="282F721B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3F392D68" w14:textId="779E5C57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  <w:r w:rsidR="00CA3C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CA3CDB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projektowa</w:t>
            </w:r>
          </w:p>
        </w:tc>
        <w:tc>
          <w:tcPr>
            <w:tcW w:w="2105" w:type="dxa"/>
          </w:tcPr>
          <w:p w14:paraId="0F8FD716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2CF7E526" w14:textId="77777777" w:rsidTr="00A566D5">
        <w:tc>
          <w:tcPr>
            <w:tcW w:w="1966" w:type="dxa"/>
          </w:tcPr>
          <w:p w14:paraId="218D499D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9" w:type="dxa"/>
          </w:tcPr>
          <w:p w14:paraId="444DD5D7" w14:textId="4A52E659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  <w:r w:rsidR="00CA3C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CA3CDB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raca projektowa</w:t>
            </w:r>
          </w:p>
        </w:tc>
        <w:tc>
          <w:tcPr>
            <w:tcW w:w="2105" w:type="dxa"/>
          </w:tcPr>
          <w:p w14:paraId="79116FB8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66D5" w:rsidRPr="00013675" w14:paraId="7B03B42F" w14:textId="77777777" w:rsidTr="00A566D5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988" w14:textId="23051256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893" w14:textId="77777777" w:rsidR="00A566D5" w:rsidRPr="00A566D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726D" w14:textId="77777777" w:rsidR="00A566D5" w:rsidRPr="0001367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66D5" w:rsidRPr="00013675" w14:paraId="139363C3" w14:textId="77777777" w:rsidTr="00A566D5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130" w14:textId="6E9D7ABE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0DB" w14:textId="77777777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30B" w14:textId="77777777" w:rsidR="00A566D5" w:rsidRPr="0001367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66D5" w:rsidRPr="00013675" w14:paraId="3155F9D8" w14:textId="77777777" w:rsidTr="00A566D5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F7F" w14:textId="3FBFD0B0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2B2" w14:textId="77777777" w:rsidR="00A566D5" w:rsidRPr="00A566D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BC0D" w14:textId="77777777" w:rsidR="00A566D5" w:rsidRPr="0001367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66D5" w:rsidRPr="00013675" w14:paraId="47E75EF9" w14:textId="77777777" w:rsidTr="00A566D5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9302" w14:textId="24F0CA21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EC4" w14:textId="77777777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C347" w14:textId="77777777" w:rsidR="00A566D5" w:rsidRPr="0001367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66D5" w:rsidRPr="00013675" w14:paraId="0F31ADE1" w14:textId="77777777" w:rsidTr="00A566D5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4AAE" w14:textId="10B3D2AA" w:rsidR="00A566D5" w:rsidRPr="0001367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EFB" w14:textId="77777777" w:rsidR="00A566D5" w:rsidRPr="00A566D5" w:rsidRDefault="00A566D5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EC0" w14:textId="77777777" w:rsidR="00A566D5" w:rsidRPr="00013675" w:rsidRDefault="00A566D5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1EADA9" w14:textId="77777777" w:rsidR="00923D7D" w:rsidRPr="000136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8F17A" w14:textId="77777777" w:rsidR="0085747A" w:rsidRPr="000136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4.2 </w:t>
      </w:r>
      <w:r w:rsidR="0085747A" w:rsidRPr="0001367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3675">
        <w:rPr>
          <w:rFonts w:ascii="Corbel" w:hAnsi="Corbel"/>
          <w:smallCaps w:val="0"/>
          <w:szCs w:val="24"/>
        </w:rPr>
        <w:t xml:space="preserve"> </w:t>
      </w:r>
    </w:p>
    <w:p w14:paraId="5554C14A" w14:textId="77777777" w:rsidR="00923D7D" w:rsidRPr="000136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15CA729C" w14:textId="77777777" w:rsidTr="00923D7D">
        <w:tc>
          <w:tcPr>
            <w:tcW w:w="9670" w:type="dxa"/>
          </w:tcPr>
          <w:p w14:paraId="04D853A7" w14:textId="77777777" w:rsidR="0085747A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pracy projektowej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Ocena pracy studenta w skali od </w:t>
            </w:r>
            <w:proofErr w:type="spellStart"/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do bdb.</w:t>
            </w:r>
          </w:p>
          <w:p w14:paraId="7A0DEE54" w14:textId="77777777" w:rsidR="00A566D5" w:rsidRPr="00365184" w:rsidRDefault="00A566D5" w:rsidP="00A566D5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Kryteria oceny projektów:</w:t>
            </w:r>
          </w:p>
          <w:p w14:paraId="037D035B" w14:textId="77777777" w:rsidR="00A566D5" w:rsidRPr="00365184" w:rsidRDefault="00A566D5" w:rsidP="00CA3C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DF670D4" w14:textId="77777777" w:rsidR="00A566D5" w:rsidRPr="00365184" w:rsidRDefault="00A566D5" w:rsidP="00CA3C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22536CC1" w14:textId="77777777" w:rsidR="00A566D5" w:rsidRPr="00365184" w:rsidRDefault="00A566D5" w:rsidP="00CA3C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57FE5C7" w14:textId="77777777" w:rsidR="00A566D5" w:rsidRPr="00365184" w:rsidRDefault="00A566D5" w:rsidP="00CA3C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469EEFF0" w14:textId="77777777" w:rsidR="00A566D5" w:rsidRPr="00365184" w:rsidRDefault="00A566D5" w:rsidP="00CA3C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2F882A45" w14:textId="5A67B2B6" w:rsidR="00A566D5" w:rsidRPr="00013675" w:rsidRDefault="00A566D5" w:rsidP="00CA3C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29B8079" w14:textId="77777777" w:rsidR="009F4610" w:rsidRPr="000136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5. </w:t>
      </w:r>
      <w:r w:rsidR="00C61DC5" w:rsidRPr="000136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9C6577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4E55C4" w:rsidRPr="00013675" w14:paraId="1641AA3D" w14:textId="77777777" w:rsidTr="00CA3CDB">
        <w:tc>
          <w:tcPr>
            <w:tcW w:w="4903" w:type="dxa"/>
            <w:vAlign w:val="center"/>
          </w:tcPr>
          <w:p w14:paraId="74ED795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vAlign w:val="center"/>
          </w:tcPr>
          <w:p w14:paraId="555418A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E55C4" w:rsidRPr="00013675" w14:paraId="1FD1816B" w14:textId="77777777" w:rsidTr="00CA3CDB">
        <w:tc>
          <w:tcPr>
            <w:tcW w:w="4903" w:type="dxa"/>
          </w:tcPr>
          <w:p w14:paraId="702CA027" w14:textId="77777777" w:rsidR="004E55C4" w:rsidRPr="00013675" w:rsidRDefault="004E55C4" w:rsidP="00235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7B08E8A2" w14:textId="24AB4CAB" w:rsidR="004E55C4" w:rsidRPr="00013675" w:rsidRDefault="00030545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E55C4" w:rsidRPr="00013675" w14:paraId="16B243D7" w14:textId="77777777" w:rsidTr="00CA3CDB">
        <w:tc>
          <w:tcPr>
            <w:tcW w:w="4903" w:type="dxa"/>
          </w:tcPr>
          <w:p w14:paraId="0EDCF35E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FFB62E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0FCED90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4D71077C" w14:textId="2232618A" w:rsidR="004E55C4" w:rsidRPr="0001367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17" w:type="dxa"/>
          </w:tcPr>
          <w:p w14:paraId="503A2148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4CA4AF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73EF8A" w14:textId="05B6CD93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A3CDB">
              <w:rPr>
                <w:rFonts w:ascii="Corbel" w:hAnsi="Corbel"/>
                <w:sz w:val="24"/>
                <w:szCs w:val="24"/>
              </w:rPr>
              <w:t>2</w:t>
            </w:r>
          </w:p>
          <w:p w14:paraId="7AB9246C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438EB94" w14:textId="2BB73248" w:rsidR="004E55C4" w:rsidRPr="0001367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4E55C4" w:rsidRPr="00013675" w14:paraId="0341F68C" w14:textId="77777777" w:rsidTr="00CA3CDB">
        <w:tc>
          <w:tcPr>
            <w:tcW w:w="4903" w:type="dxa"/>
          </w:tcPr>
          <w:p w14:paraId="4FE155FD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12AC9E4F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E55C4" w:rsidRPr="00013675" w14:paraId="1387CCB8" w14:textId="77777777" w:rsidTr="00CA3CDB">
        <w:tc>
          <w:tcPr>
            <w:tcW w:w="4903" w:type="dxa"/>
          </w:tcPr>
          <w:p w14:paraId="149C1508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42DF81EA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C57919" w14:textId="77777777" w:rsidR="0085747A" w:rsidRPr="00013675" w:rsidRDefault="00923D7D" w:rsidP="004E55C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367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367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C38E25" w14:textId="77777777" w:rsidR="003E1941" w:rsidRPr="000136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10806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6. </w:t>
      </w:r>
      <w:r w:rsidR="0085747A" w:rsidRPr="00013675">
        <w:rPr>
          <w:rFonts w:ascii="Corbel" w:hAnsi="Corbel"/>
          <w:smallCaps w:val="0"/>
          <w:szCs w:val="24"/>
        </w:rPr>
        <w:t>PRAKTYKI ZAWO</w:t>
      </w:r>
      <w:r w:rsidR="009D3F3B" w:rsidRPr="00013675">
        <w:rPr>
          <w:rFonts w:ascii="Corbel" w:hAnsi="Corbel"/>
          <w:smallCaps w:val="0"/>
          <w:szCs w:val="24"/>
        </w:rPr>
        <w:t>DOWE W RAMACH PRZEDMIOTU</w:t>
      </w:r>
    </w:p>
    <w:p w14:paraId="220D74D8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85747A" w:rsidRPr="00013675" w14:paraId="173A715C" w14:textId="77777777" w:rsidTr="004E55C4">
        <w:trPr>
          <w:trHeight w:val="283"/>
        </w:trPr>
        <w:tc>
          <w:tcPr>
            <w:tcW w:w="4111" w:type="dxa"/>
          </w:tcPr>
          <w:p w14:paraId="794851D1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677A67A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13675" w14:paraId="048177A6" w14:textId="77777777" w:rsidTr="004E55C4">
        <w:trPr>
          <w:trHeight w:val="283"/>
        </w:trPr>
        <w:tc>
          <w:tcPr>
            <w:tcW w:w="4111" w:type="dxa"/>
          </w:tcPr>
          <w:p w14:paraId="381BA47F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828052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D512" w14:textId="77777777" w:rsidR="003E1941" w:rsidRPr="000136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61576" w14:textId="77777777" w:rsidR="0085747A" w:rsidRPr="000136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7. </w:t>
      </w:r>
      <w:r w:rsidR="0085747A" w:rsidRPr="00013675">
        <w:rPr>
          <w:rFonts w:ascii="Corbel" w:hAnsi="Corbel"/>
          <w:smallCaps w:val="0"/>
          <w:szCs w:val="24"/>
        </w:rPr>
        <w:t>LITERATURA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0E424EE0" w14:textId="77777777" w:rsidR="00B96D60" w:rsidRPr="00013675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6D60" w:rsidRPr="00013675" w14:paraId="22D19FFB" w14:textId="77777777" w:rsidTr="004E55C4">
        <w:trPr>
          <w:trHeight w:val="397"/>
        </w:trPr>
        <w:tc>
          <w:tcPr>
            <w:tcW w:w="9639" w:type="dxa"/>
          </w:tcPr>
          <w:p w14:paraId="20D8965B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0CF6A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Galińska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7C5E4298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Kierył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472DC5B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– Nowak L.,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="004E55C4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2013.</w:t>
            </w:r>
          </w:p>
          <w:p w14:paraId="4205F689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79CFBA6F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1303E45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013675" w14:paraId="2A3A4017" w14:textId="77777777" w:rsidTr="004E55C4">
        <w:trPr>
          <w:trHeight w:val="397"/>
        </w:trPr>
        <w:tc>
          <w:tcPr>
            <w:tcW w:w="9639" w:type="dxa"/>
          </w:tcPr>
          <w:p w14:paraId="5EF31B86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73DE7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0B2B3017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12E08B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szCs w:val="24"/>
              </w:rPr>
              <w:t>Lecourt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czyli jak wykorzystać siłę dźwięków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4B48B06A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Lecourt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czyli jak wykorzystać siłę dźwięków,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3EA4B5A3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Muzykoterapia.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4FD913F8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55DFDE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Natanson.T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085BFA7C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4BA5241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96747CD" w14:textId="77777777" w:rsidR="007C2B95" w:rsidRPr="00013675" w:rsidRDefault="007C2B95" w:rsidP="004E55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17B98A2D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F68F54" w14:textId="77777777" w:rsidR="0085747A" w:rsidRPr="000136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E55F15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7D931A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12A8E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4A68D1" w14:textId="77777777" w:rsidR="00457F8B" w:rsidRPr="00013675" w:rsidRDefault="00457F8B" w:rsidP="00457F8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57F8B" w:rsidRPr="000136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132E" w14:textId="77777777" w:rsidR="00A91C68" w:rsidRDefault="00A91C68" w:rsidP="00C16ABF">
      <w:pPr>
        <w:spacing w:after="0" w:line="240" w:lineRule="auto"/>
      </w:pPr>
      <w:r>
        <w:separator/>
      </w:r>
    </w:p>
  </w:endnote>
  <w:endnote w:type="continuationSeparator" w:id="0">
    <w:p w14:paraId="62A30D64" w14:textId="77777777" w:rsidR="00A91C68" w:rsidRDefault="00A91C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59F8" w14:textId="77777777" w:rsidR="00A91C68" w:rsidRDefault="00A91C68" w:rsidP="00C16ABF">
      <w:pPr>
        <w:spacing w:after="0" w:line="240" w:lineRule="auto"/>
      </w:pPr>
      <w:r>
        <w:separator/>
      </w:r>
    </w:p>
  </w:footnote>
  <w:footnote w:type="continuationSeparator" w:id="0">
    <w:p w14:paraId="5DA62FD1" w14:textId="77777777" w:rsidR="00A91C68" w:rsidRDefault="00A91C68" w:rsidP="00C16ABF">
      <w:pPr>
        <w:spacing w:after="0" w:line="240" w:lineRule="auto"/>
      </w:pPr>
      <w:r>
        <w:continuationSeparator/>
      </w:r>
    </w:p>
  </w:footnote>
  <w:footnote w:id="1">
    <w:p w14:paraId="0A99D34A" w14:textId="77777777" w:rsidR="00A566D5" w:rsidRDefault="00A566D5" w:rsidP="00A566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6841">
    <w:abstractNumId w:val="0"/>
  </w:num>
  <w:num w:numId="2" w16cid:durableId="664473181">
    <w:abstractNumId w:val="3"/>
  </w:num>
  <w:num w:numId="3" w16cid:durableId="1105034877">
    <w:abstractNumId w:val="2"/>
  </w:num>
  <w:num w:numId="4" w16cid:durableId="1611861695">
    <w:abstractNumId w:val="6"/>
  </w:num>
  <w:num w:numId="5" w16cid:durableId="72748089">
    <w:abstractNumId w:val="1"/>
  </w:num>
  <w:num w:numId="6" w16cid:durableId="704019160">
    <w:abstractNumId w:val="5"/>
  </w:num>
  <w:num w:numId="7" w16cid:durableId="18426265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675"/>
    <w:rsid w:val="00015B8F"/>
    <w:rsid w:val="00022ECE"/>
    <w:rsid w:val="000305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71B"/>
    <w:rsid w:val="000A296F"/>
    <w:rsid w:val="000A2A28"/>
    <w:rsid w:val="000A3CDF"/>
    <w:rsid w:val="000B192D"/>
    <w:rsid w:val="000B28EE"/>
    <w:rsid w:val="000B3E37"/>
    <w:rsid w:val="000D04B0"/>
    <w:rsid w:val="000F1C57"/>
    <w:rsid w:val="000F4B28"/>
    <w:rsid w:val="000F5615"/>
    <w:rsid w:val="0010459E"/>
    <w:rsid w:val="00123F35"/>
    <w:rsid w:val="00124BFF"/>
    <w:rsid w:val="0012560E"/>
    <w:rsid w:val="00127108"/>
    <w:rsid w:val="00134B13"/>
    <w:rsid w:val="00142E96"/>
    <w:rsid w:val="0014638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970F2"/>
    <w:rsid w:val="001A70D2"/>
    <w:rsid w:val="001D657B"/>
    <w:rsid w:val="001D7B54"/>
    <w:rsid w:val="001E0209"/>
    <w:rsid w:val="001F2CA2"/>
    <w:rsid w:val="002027C4"/>
    <w:rsid w:val="00205181"/>
    <w:rsid w:val="002144C0"/>
    <w:rsid w:val="0022477D"/>
    <w:rsid w:val="002278A9"/>
    <w:rsid w:val="002336F9"/>
    <w:rsid w:val="00235752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44"/>
    <w:rsid w:val="002D3375"/>
    <w:rsid w:val="002D73D4"/>
    <w:rsid w:val="002F02A3"/>
    <w:rsid w:val="002F4ABE"/>
    <w:rsid w:val="002F55DD"/>
    <w:rsid w:val="002F5EED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DD"/>
    <w:rsid w:val="00363F78"/>
    <w:rsid w:val="00374D79"/>
    <w:rsid w:val="003A0A5B"/>
    <w:rsid w:val="003A1176"/>
    <w:rsid w:val="003A206B"/>
    <w:rsid w:val="003C0BAE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7F8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046"/>
    <w:rsid w:val="004E55C4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14D8"/>
    <w:rsid w:val="00585EB8"/>
    <w:rsid w:val="0059484D"/>
    <w:rsid w:val="005A0855"/>
    <w:rsid w:val="005A3196"/>
    <w:rsid w:val="005A7DB6"/>
    <w:rsid w:val="005C080F"/>
    <w:rsid w:val="005C3DA9"/>
    <w:rsid w:val="005C55E5"/>
    <w:rsid w:val="005C696A"/>
    <w:rsid w:val="005E1B9F"/>
    <w:rsid w:val="005E6E85"/>
    <w:rsid w:val="005F31D2"/>
    <w:rsid w:val="006010D3"/>
    <w:rsid w:val="0061029B"/>
    <w:rsid w:val="00617230"/>
    <w:rsid w:val="00621CE1"/>
    <w:rsid w:val="00627FC9"/>
    <w:rsid w:val="00647FA8"/>
    <w:rsid w:val="00650C5F"/>
    <w:rsid w:val="00654934"/>
    <w:rsid w:val="006566C8"/>
    <w:rsid w:val="006620D9"/>
    <w:rsid w:val="00671958"/>
    <w:rsid w:val="00675843"/>
    <w:rsid w:val="00696477"/>
    <w:rsid w:val="006A4A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43262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B1268"/>
    <w:rsid w:val="008C0CC0"/>
    <w:rsid w:val="008C19A9"/>
    <w:rsid w:val="008C379D"/>
    <w:rsid w:val="008C5147"/>
    <w:rsid w:val="008C5359"/>
    <w:rsid w:val="008C5363"/>
    <w:rsid w:val="008D3DFB"/>
    <w:rsid w:val="008E37F9"/>
    <w:rsid w:val="008E4867"/>
    <w:rsid w:val="008E5A94"/>
    <w:rsid w:val="008E64F4"/>
    <w:rsid w:val="008F12C9"/>
    <w:rsid w:val="008F6E29"/>
    <w:rsid w:val="0090057E"/>
    <w:rsid w:val="00916188"/>
    <w:rsid w:val="00923D7D"/>
    <w:rsid w:val="00944286"/>
    <w:rsid w:val="009508DF"/>
    <w:rsid w:val="00950DAC"/>
    <w:rsid w:val="00954A07"/>
    <w:rsid w:val="00997F14"/>
    <w:rsid w:val="009A1F18"/>
    <w:rsid w:val="009A78D9"/>
    <w:rsid w:val="009C3E31"/>
    <w:rsid w:val="009C54AE"/>
    <w:rsid w:val="009C788E"/>
    <w:rsid w:val="009D367D"/>
    <w:rsid w:val="009D3F3B"/>
    <w:rsid w:val="009D6A5F"/>
    <w:rsid w:val="009E0543"/>
    <w:rsid w:val="009E328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6D5"/>
    <w:rsid w:val="00A601C8"/>
    <w:rsid w:val="00A60799"/>
    <w:rsid w:val="00A84C85"/>
    <w:rsid w:val="00A91C68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F161A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6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A76"/>
    <w:rsid w:val="00C26CB7"/>
    <w:rsid w:val="00C324C1"/>
    <w:rsid w:val="00C338EB"/>
    <w:rsid w:val="00C36992"/>
    <w:rsid w:val="00C44462"/>
    <w:rsid w:val="00C56036"/>
    <w:rsid w:val="00C61DC5"/>
    <w:rsid w:val="00C67E92"/>
    <w:rsid w:val="00C70A26"/>
    <w:rsid w:val="00C766DF"/>
    <w:rsid w:val="00C93F54"/>
    <w:rsid w:val="00C94B98"/>
    <w:rsid w:val="00CA2B96"/>
    <w:rsid w:val="00CA3CDB"/>
    <w:rsid w:val="00CA5089"/>
    <w:rsid w:val="00CD6897"/>
    <w:rsid w:val="00CE5BAC"/>
    <w:rsid w:val="00CF25BE"/>
    <w:rsid w:val="00CF78ED"/>
    <w:rsid w:val="00D02B25"/>
    <w:rsid w:val="00D02EBA"/>
    <w:rsid w:val="00D02FA9"/>
    <w:rsid w:val="00D03977"/>
    <w:rsid w:val="00D04EC8"/>
    <w:rsid w:val="00D12590"/>
    <w:rsid w:val="00D17C3C"/>
    <w:rsid w:val="00D22447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13"/>
    <w:rsid w:val="00ED32D2"/>
    <w:rsid w:val="00EE32DE"/>
    <w:rsid w:val="00EE5457"/>
    <w:rsid w:val="00F070AB"/>
    <w:rsid w:val="00F12AFD"/>
    <w:rsid w:val="00F17567"/>
    <w:rsid w:val="00F27A7B"/>
    <w:rsid w:val="00F526AF"/>
    <w:rsid w:val="00F54887"/>
    <w:rsid w:val="00F617C3"/>
    <w:rsid w:val="00F7066B"/>
    <w:rsid w:val="00F74B48"/>
    <w:rsid w:val="00F83B28"/>
    <w:rsid w:val="00F974DA"/>
    <w:rsid w:val="00FA46E5"/>
    <w:rsid w:val="00FB37CF"/>
    <w:rsid w:val="00FB5A73"/>
    <w:rsid w:val="00FB7DBA"/>
    <w:rsid w:val="00FC0B21"/>
    <w:rsid w:val="00FC1C25"/>
    <w:rsid w:val="00FC3F45"/>
    <w:rsid w:val="00FD225C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693A"/>
  <w15:docId w15:val="{54570B90-0186-4EBA-AFD3-934F6649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ECF9-4E34-4FE5-813E-A7901F7D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4</cp:revision>
  <cp:lastPrinted>2019-02-06T12:12:00Z</cp:lastPrinted>
  <dcterms:created xsi:type="dcterms:W3CDTF">2025-01-28T12:52:00Z</dcterms:created>
  <dcterms:modified xsi:type="dcterms:W3CDTF">2026-06-09T19:58:00Z</dcterms:modified>
</cp:coreProperties>
</file>